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3A072" w14:textId="77777777" w:rsidR="0056003D" w:rsidRDefault="0056003D" w:rsidP="005600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fl.1446)</w:t>
      </w:r>
    </w:p>
    <w:p w14:paraId="780EF639" w14:textId="77777777" w:rsidR="0056003D" w:rsidRDefault="0056003D" w:rsidP="005600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Oxford. Clerk.</w:t>
      </w:r>
    </w:p>
    <w:p w14:paraId="7108ED7A" w14:textId="77777777" w:rsidR="0056003D" w:rsidRDefault="0056003D" w:rsidP="005600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8B5C6D" w14:textId="77777777" w:rsidR="0056003D" w:rsidRDefault="0056003D" w:rsidP="005600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65AC39" w14:textId="77777777" w:rsidR="0056003D" w:rsidRDefault="0056003D" w:rsidP="005600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1446</w:t>
      </w:r>
      <w:r>
        <w:rPr>
          <w:rFonts w:ascii="Times New Roman" w:hAnsi="Times New Roman" w:cs="Times New Roman"/>
          <w:sz w:val="24"/>
          <w:szCs w:val="24"/>
        </w:rPr>
        <w:tab/>
        <w:t xml:space="preserve">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Sandewych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Neweton</w:t>
      </w:r>
      <w:proofErr w:type="spellEnd"/>
    </w:p>
    <w:p w14:paraId="2E8CCC77" w14:textId="77777777" w:rsidR="0056003D" w:rsidRDefault="0056003D" w:rsidP="005600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Haseley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Merwyn of Oxford(q.v.)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Webbe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6A8CCF30" w14:textId="77777777" w:rsidR="0056003D" w:rsidRDefault="0056003D" w:rsidP="005600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Dunthorpe(q.v.).</w:t>
      </w:r>
    </w:p>
    <w:p w14:paraId="36F55C19" w14:textId="77777777" w:rsidR="0056003D" w:rsidRDefault="0056003D" w:rsidP="005600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DDB07FD" w14:textId="77777777" w:rsidR="0056003D" w:rsidRDefault="0056003D" w:rsidP="005600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CE7E1A" w14:textId="77777777" w:rsidR="0056003D" w:rsidRDefault="0056003D" w:rsidP="005600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C89BC3" w14:textId="77777777" w:rsidR="0056003D" w:rsidRDefault="0056003D" w:rsidP="005600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2022</w:t>
      </w:r>
    </w:p>
    <w:p w14:paraId="1CF6E1E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4FE4F" w14:textId="77777777" w:rsidR="0056003D" w:rsidRDefault="0056003D" w:rsidP="009139A6">
      <w:r>
        <w:separator/>
      </w:r>
    </w:p>
  </w:endnote>
  <w:endnote w:type="continuationSeparator" w:id="0">
    <w:p w14:paraId="7E9C5D7D" w14:textId="77777777" w:rsidR="0056003D" w:rsidRDefault="005600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EB7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A4D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5C0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4AB1D" w14:textId="77777777" w:rsidR="0056003D" w:rsidRDefault="0056003D" w:rsidP="009139A6">
      <w:r>
        <w:separator/>
      </w:r>
    </w:p>
  </w:footnote>
  <w:footnote w:type="continuationSeparator" w:id="0">
    <w:p w14:paraId="71965A0B" w14:textId="77777777" w:rsidR="0056003D" w:rsidRDefault="005600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753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7A6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5B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03D"/>
    <w:rsid w:val="000666E0"/>
    <w:rsid w:val="002510B7"/>
    <w:rsid w:val="0056003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42C73"/>
  <w15:chartTrackingRefBased/>
  <w15:docId w15:val="{A9D5B27B-F445-4654-A5F5-3CD9AEC41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600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2022-10-13T10:11:00Z</dcterms:created>
  <dcterms:modified xsi:type="dcterms:W3CDTF">2022-10-13T10:12:00Z</dcterms:modified>
</cp:coreProperties>
</file>